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D6796A" w:rsidRPr="00D6796A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D6796A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D6796A">
              <w:rPr>
                <w:rFonts w:ascii="Tahoma" w:hAnsi="Tahoma" w:cs="Tahoma"/>
                <w:color w:val="000000"/>
                <w:sz w:val="18"/>
                <w:szCs w:val="18"/>
              </w:rPr>
              <w:t>νιτριλίου</w:t>
            </w:r>
            <w:proofErr w:type="spellEnd"/>
            <w:r w:rsidRPr="00D6796A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r w:rsidRPr="00D6796A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Large</w:t>
            </w: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D6796A" w:rsidRPr="00D6796A" w:rsidTr="00D80BF9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6796A" w:rsidRPr="00D6796A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6796A" w:rsidRPr="00D6796A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6796A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6796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6796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6796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6796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6796A" w:rsidRPr="00D6796A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96A" w:rsidRPr="00D6796A" w:rsidRDefault="00D6796A" w:rsidP="00D6796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D6796A">
              <w:rPr>
                <w:rFonts w:ascii="Tahoma" w:hAnsi="Tahoma" w:cs="Tahoma"/>
                <w:color w:val="000000"/>
                <w:sz w:val="18"/>
                <w:szCs w:val="18"/>
              </w:rPr>
              <w:t>νιτριλίου</w:t>
            </w:r>
            <w:proofErr w:type="spellEnd"/>
            <w:r w:rsidRPr="00D6796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μιας χρήσης, χωρίς πούδρα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6796A" w:rsidRPr="00D6796A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6796A" w:rsidRPr="00D6796A" w:rsidRDefault="00D6796A" w:rsidP="00D6796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6796A" w:rsidRPr="00D6796A" w:rsidRDefault="00D6796A" w:rsidP="00D6796A">
            <w:pPr>
              <w:rPr>
                <w:rFonts w:ascii="Tahoma" w:hAnsi="Tahoma" w:cs="Tahoma"/>
                <w:sz w:val="18"/>
                <w:szCs w:val="18"/>
              </w:rPr>
            </w:pPr>
            <w:r w:rsidRPr="00D6796A">
              <w:rPr>
                <w:rFonts w:ascii="Tahoma" w:hAnsi="Tahoma" w:cs="Tahoma"/>
                <w:sz w:val="18"/>
                <w:szCs w:val="18"/>
              </w:rPr>
              <w:t xml:space="preserve">Μέγεθος: </w:t>
            </w:r>
            <w:proofErr w:type="spellStart"/>
            <w:r w:rsidRPr="00D6796A">
              <w:rPr>
                <w:rFonts w:ascii="Tahoma" w:hAnsi="Tahoma" w:cs="Tahoma"/>
                <w:sz w:val="18"/>
                <w:szCs w:val="18"/>
              </w:rPr>
              <w:t>Large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6796A" w:rsidRPr="00D6796A" w:rsidRDefault="00D6796A" w:rsidP="00D6796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D6796A" w:rsidRPr="00D6796A" w:rsidRDefault="00D6796A" w:rsidP="00D6796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D6796A" w:rsidRPr="00D6796A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6796A" w:rsidRPr="00D6796A" w:rsidRDefault="00D6796A" w:rsidP="00D6796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6796A" w:rsidRPr="00D6796A" w:rsidRDefault="00D6796A" w:rsidP="00D6796A">
            <w:pPr>
              <w:rPr>
                <w:rFonts w:ascii="Tahoma" w:hAnsi="Tahoma" w:cs="Tahoma"/>
                <w:sz w:val="18"/>
                <w:szCs w:val="18"/>
              </w:rPr>
            </w:pPr>
            <w:r w:rsidRPr="00D6796A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6796A" w:rsidRPr="00D6796A" w:rsidRDefault="00D6796A" w:rsidP="00D6796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D6796A" w:rsidRPr="00D6796A" w:rsidRDefault="00D6796A" w:rsidP="00D6796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D6796A" w:rsidRPr="00D6796A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6796A" w:rsidRPr="00D6796A" w:rsidRDefault="00D6796A" w:rsidP="00D6796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6796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6796A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D6796A" w:rsidRPr="00D6796A" w:rsidRDefault="00D6796A" w:rsidP="00D679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6796A">
              <w:rPr>
                <w:rFonts w:ascii="Tahoma" w:hAnsi="Tahoma" w:cs="Tahoma"/>
                <w:sz w:val="18"/>
                <w:szCs w:val="18"/>
              </w:rPr>
              <w:t>55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6796A" w:rsidRPr="00D6796A" w:rsidRDefault="00D6796A" w:rsidP="00D6796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D6796A" w:rsidRPr="00D6796A" w:rsidRDefault="00D6796A" w:rsidP="00D6796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6796A" w:rsidRDefault="00B43CAA" w:rsidP="00D6796A"/>
    <w:sectPr w:rsidR="00B43CAA" w:rsidRPr="00D6796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D6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2</TotalTime>
  <Pages>1</Pages>
  <Words>46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2025-11-24T11:35:00Z</dcterms:created>
  <dcterms:modified xsi:type="dcterms:W3CDTF">2025-11-24T11:35:00Z</dcterms:modified>
</cp:coreProperties>
</file>